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BYNGLEY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Chickenley, Dewsbury, West Riding of Yorkshire. Shoemaker.</w:t>
      </w: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Margaret Marshall(q.v.) brought a plaint of trespass and assault against him</w:t>
      </w: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Thomas Bythebroke of Gomersall(q.v.).</w:t>
      </w: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C89" w:rsidRDefault="00C94C89" w:rsidP="00C94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C89" w:rsidRDefault="00C94C89" w:rsidP="00564E3C">
      <w:pPr>
        <w:spacing w:after="0" w:line="240" w:lineRule="auto"/>
      </w:pPr>
      <w:r>
        <w:separator/>
      </w:r>
    </w:p>
  </w:endnote>
  <w:endnote w:type="continuationSeparator" w:id="0">
    <w:p w:rsidR="00C94C89" w:rsidRDefault="00C94C8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94C89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C89" w:rsidRDefault="00C94C89" w:rsidP="00564E3C">
      <w:pPr>
        <w:spacing w:after="0" w:line="240" w:lineRule="auto"/>
      </w:pPr>
      <w:r>
        <w:separator/>
      </w:r>
    </w:p>
  </w:footnote>
  <w:footnote w:type="continuationSeparator" w:id="0">
    <w:p w:rsidR="00C94C89" w:rsidRDefault="00C94C8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89"/>
    <w:rsid w:val="00372DC6"/>
    <w:rsid w:val="00564E3C"/>
    <w:rsid w:val="0064591D"/>
    <w:rsid w:val="00C94C8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6AE769-734C-49F3-B25A-3FADD427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94C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2015-12-11T19:07:00Z</dcterms:created>
  <dcterms:modified xsi:type="dcterms:W3CDTF">2015-12-11T19:07:00Z</dcterms:modified>
</cp:coreProperties>
</file>